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</w:t>
      </w:r>
      <w:r w:rsidRPr="0091422C">
        <w:rPr>
          <w:rFonts w:ascii="Comic Sans MS" w:hAnsi="Comic Sans MS"/>
          <w:b/>
          <w:sz w:val="20"/>
          <w:szCs w:val="20"/>
        </w:rPr>
        <w:t>.03</w:t>
      </w:r>
      <w:r>
        <w:rPr>
          <w:rFonts w:ascii="Comic Sans MS" w:hAnsi="Comic Sans MS"/>
          <w:b/>
          <w:sz w:val="20"/>
          <w:szCs w:val="20"/>
        </w:rPr>
        <w:t>.2017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D59AB" w:rsidRPr="008978B2" w:rsidRDefault="000D59AB" w:rsidP="00262E8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0D59AB" w:rsidRDefault="000D59AB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D59AB" w:rsidRPr="008978B2" w:rsidRDefault="000D59AB" w:rsidP="00A513E1">
      <w:pPr>
        <w:pStyle w:val="NoSpacing"/>
        <w:rPr>
          <w:rFonts w:ascii="Comic Sans MS" w:hAnsi="Comic Sans MS"/>
          <w:sz w:val="20"/>
          <w:szCs w:val="20"/>
        </w:rPr>
      </w:pPr>
      <w:r w:rsidRPr="00DA60A2">
        <w:rPr>
          <w:rFonts w:ascii="Comic Sans MS" w:hAnsi="Comic Sans MS" w:cs="Calibri"/>
          <w:sz w:val="20"/>
          <w:szCs w:val="20"/>
        </w:rPr>
        <w:t>Şekiller panosuna yeni şekil eklenir.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DA60A2">
        <w:rPr>
          <w:rFonts w:ascii="Comic Sans MS" w:hAnsi="Comic Sans MS" w:cs="Calibri"/>
          <w:sz w:val="20"/>
          <w:szCs w:val="20"/>
        </w:rPr>
        <w:t>Çocuklara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DİKDÖRTGEN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fen –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0D59AB" w:rsidRPr="008978B2" w:rsidRDefault="000D59A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0D59AB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D59AB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D59AB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D59AB" w:rsidRPr="008978B2" w:rsidRDefault="000D59A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D59AB" w:rsidRDefault="000D59A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0D59AB" w:rsidRDefault="000D59A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0D59AB" w:rsidRPr="009322A4" w:rsidRDefault="000D59AB" w:rsidP="009322A4"/>
    <w:p w:rsidR="000D59AB" w:rsidRDefault="000D59AB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0D59AB" w:rsidRDefault="000D59AB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DİKDÖRTGEN (şekiller oyunu)</w:t>
      </w:r>
    </w:p>
    <w:p w:rsidR="000D59AB" w:rsidRPr="00436F22" w:rsidRDefault="000D59A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Fen-matematik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0D59AB" w:rsidRDefault="000D59A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0D59AB" w:rsidRPr="00BB3A48" w:rsidRDefault="000D59A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41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<v:textbox>
              <w:txbxContent>
                <w:p w:rsidR="000D59AB" w:rsidRDefault="000D59AB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Algıladıklarını hatırlar. 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Eksile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 ya da eklenen nesneyi söyler.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 Geometrik şekilleri tanır. 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Gösterilen geometrik şeklin ismini söyler. Geometrik şekillerin özelliklerini söyler. Geometrik şekille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re benzeyen nesneleri gösterir.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2. Denge hareketleri yapar. 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Atlama, konma, başlama, durma ile ilg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ili denge hareketlerini yapar.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DUYGUSAL GELİŞİM</w:t>
                  </w:r>
                  <w:bookmarkStart w:id="0" w:name="_GoBack"/>
                  <w:bookmarkEnd w:id="0"/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10. Sorumluluklarını yerine getirir. </w:t>
                  </w:r>
                </w:p>
                <w:p w:rsidR="000D59AB" w:rsidRPr="009D54FD" w:rsidRDefault="000D59AB" w:rsidP="009D54F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</w:rPr>
                    <w:t>Göstergeleri: Sorumluluk almaya istekli olduğunu gösterir. Üstlendiği sorumluluğu yerine getirir. Sorumluluklar yerine getirilme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diğinde olası sonuçları söyler.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0D59AB" w:rsidRDefault="000D59AB" w:rsidP="001338C3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D59AB" w:rsidRDefault="000D59AB" w:rsidP="001338C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D59AB" w:rsidRPr="001338C3" w:rsidRDefault="000D59AB" w:rsidP="001338C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ŞEKİLLER OYUNU</w:t>
                  </w:r>
                </w:p>
                <w:p w:rsidR="000D59AB" w:rsidRPr="001338C3" w:rsidRDefault="000D59AB" w:rsidP="001338C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Tahtaya büyükçe DİKDÖRTGEN şekli çizilir. Çocukların yeni şekil hakkındaki düşünceleri alınır. Hangi şekle benzediği? Kaç köşe ve kenarının olduğu sorulur. Yeni şekle benzeyen nesneler gösterilir. (kapı,pencere,tahta,masa vs.)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Yeni şeklin ismi açıklanı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r.</w:t>
                  </w:r>
                </w:p>
                <w:p w:rsidR="000D59AB" w:rsidRPr="001338C3" w:rsidRDefault="000D59AB" w:rsidP="001338C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Yeni öğrenilen dikdörtgen şeklinin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de içinde bulunduğu şekiller oyununun oynanacağı söylenir. Oyunun kuralları açıklanır gerekli önlemler alınır.</w:t>
                  </w:r>
                </w:p>
                <w:p w:rsidR="000D59AB" w:rsidRDefault="000D59AB" w:rsidP="001338C3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D59AB" w:rsidRDefault="000D59AB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Yere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 xml:space="preserve">Kare, dikdörtgen,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üçgen ve daire (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geometrik şekiller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çizilir.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Hangi geometrik şeklin kenar ve köşesi olduğu sorulur.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338C3">
                    <w:rPr>
                      <w:rFonts w:ascii="Comic Sans MS" w:hAnsi="Comic Sans MS"/>
                      <w:sz w:val="20"/>
                      <w:szCs w:val="20"/>
                    </w:rPr>
                    <w:t>Geometrik şekillerin kenar ve köşeleri sayılarak kenarı ve köşesi olmayan geometrik şekil bulunur.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0D59AB" w:rsidRDefault="000D59AB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Sonra hareketli müzik açılır çocuklar gönüllerince dans ederler. Müzik durdurulur ve öğretmen hangi şekli söylerse çocuklar O şeklin üzerinde dururlar. Yanılan çocuklar oyundan çıkar sona kalan oyuncular alkışlanır. Oyun süresi çocukların ilgisine göre ayarlanır.</w:t>
                  </w:r>
                </w:p>
                <w:p w:rsidR="000D59AB" w:rsidRDefault="000D59AB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D59AB" w:rsidRDefault="000D59AB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dikdörtgen şekli ile ilgili çalışma sayfaları dağıtılır ve yönerge doğrultusunda yapılır. İhtiyacı olan çocuklara rehberlik edilir</w:t>
                  </w:r>
                </w:p>
                <w:p w:rsidR="000D59AB" w:rsidRPr="001338C3" w:rsidRDefault="000D59AB" w:rsidP="001338C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D59AB" w:rsidRPr="00BB3A48" w:rsidRDefault="000D59A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D59AB" w:rsidRDefault="000D59AB">
      <w:r w:rsidRPr="00BB3A48">
        <w:rPr>
          <w:rFonts w:ascii="Comic Sans MS" w:hAnsi="Comic Sans MS"/>
          <w:sz w:val="18"/>
          <w:szCs w:val="18"/>
        </w:rPr>
        <w:br w:type="page"/>
      </w:r>
    </w:p>
    <w:p w:rsidR="000D59AB" w:rsidRDefault="000D59AB" w:rsidP="00890E89">
      <w:r>
        <w:rPr>
          <w:noProof/>
        </w:rPr>
        <w:pict>
          <v:shape id="Text Box 7" o:spid="_x0000_s1028" type="#_x0000_t202" style="position:absolute;margin-left:381.4pt;margin-top:6.6pt;width:324pt;height:8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<v:textbox>
              <w:txbxContent>
                <w:p w:rsidR="000D59AB" w:rsidRDefault="000D59AB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4.1pt;margin-top:9.6pt;width:295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<v:textbox>
              <w:txbxContent>
                <w:p w:rsidR="000D59AB" w:rsidRDefault="000D59AB" w:rsidP="009D54FD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0D59AB" w:rsidRPr="009D54FD" w:rsidRDefault="000D59AB" w:rsidP="009D54F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9D54F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Müzik çalar,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9D54F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çalışma sayfaları kalemler</w:t>
                  </w:r>
                </w:p>
                <w:p w:rsidR="000D59AB" w:rsidRDefault="000D59AB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0D59AB" w:rsidRPr="00890E89" w:rsidRDefault="000D59AB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0D59AB" w:rsidRDefault="000D59AB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0D59AB" w:rsidRPr="009B2D3F" w:rsidRDefault="000D59AB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Dikdörtgen (şekiller)</w:t>
                  </w:r>
                </w:p>
                <w:p w:rsidR="000D59AB" w:rsidRPr="00436F22" w:rsidRDefault="000D59AB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0D59AB" w:rsidRDefault="000D59AB" w:rsidP="00890E89"/>
    <w:p w:rsidR="000D59AB" w:rsidRDefault="000D59AB" w:rsidP="00890E89"/>
    <w:p w:rsidR="000D59AB" w:rsidRDefault="000D59AB" w:rsidP="00890E89"/>
    <w:p w:rsidR="000D59AB" w:rsidRDefault="000D59AB" w:rsidP="00890E89">
      <w:r>
        <w:rPr>
          <w:noProof/>
        </w:rPr>
        <w:pict>
          <v:shape id="Text Box 9" o:spid="_x0000_s1030" type="#_x0000_t202" style="position:absolute;margin-left:-1.85pt;margin-top:9.8pt;width:707.25pt;height:6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<v:textbox>
              <w:txbxContent>
                <w:p w:rsidR="000D59AB" w:rsidRPr="007706DB" w:rsidRDefault="000D59AB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0D59AB" w:rsidRPr="007706DB" w:rsidRDefault="000D59AB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0D59AB" w:rsidRDefault="000D59AB" w:rsidP="00890E89"/>
    <w:p w:rsidR="000D59AB" w:rsidRDefault="000D59AB" w:rsidP="00890E89"/>
    <w:p w:rsidR="000D59AB" w:rsidRDefault="000D59AB" w:rsidP="00890E89"/>
    <w:p w:rsidR="000D59AB" w:rsidRDefault="000D59AB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0D59AB" w:rsidRDefault="000D59AB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geometrik şekli öğrendik?</w:t>
      </w:r>
    </w:p>
    <w:p w:rsidR="000D59AB" w:rsidRDefault="000D59AB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 hangi şekle benziyor?</w:t>
      </w:r>
    </w:p>
    <w:p w:rsidR="000D59AB" w:rsidRDefault="000D59AB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Dikdörtgenin farkı nedir?</w:t>
      </w:r>
    </w:p>
    <w:p w:rsidR="000D59AB" w:rsidRDefault="000D59AB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Oyunumuzu sevdiniz mi?</w:t>
      </w:r>
    </w:p>
    <w:p w:rsidR="000D59AB" w:rsidRPr="00A513E1" w:rsidRDefault="000D59AB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5.sayı/34.35. </w:t>
      </w:r>
      <w:r w:rsidRPr="00A513E1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r w:rsidRPr="00A513E1">
        <w:rPr>
          <w:rFonts w:ascii="Comic Sans MS" w:hAnsi="Comic Sans MS"/>
          <w:sz w:val="20"/>
          <w:szCs w:val="20"/>
        </w:rPr>
        <w:t xml:space="preserve"> yönerge doğrultusunda yapılır</w:t>
      </w:r>
    </w:p>
    <w:p w:rsidR="000D59AB" w:rsidRPr="00A513E1" w:rsidRDefault="000D59AB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0D59AB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9AB" w:rsidRDefault="000D59AB" w:rsidP="00806A98">
      <w:pPr>
        <w:spacing w:after="0" w:line="240" w:lineRule="auto"/>
      </w:pPr>
      <w:r>
        <w:separator/>
      </w:r>
    </w:p>
  </w:endnote>
  <w:endnote w:type="continuationSeparator" w:id="0">
    <w:p w:rsidR="000D59AB" w:rsidRDefault="000D59A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AB" w:rsidRDefault="000D59AB">
    <w:pPr>
      <w:pStyle w:val="Footer"/>
    </w:pPr>
  </w:p>
  <w:p w:rsidR="000D59AB" w:rsidRDefault="000D59AB">
    <w:pPr>
      <w:pStyle w:val="Footer"/>
    </w:pPr>
  </w:p>
  <w:p w:rsidR="000D59AB" w:rsidRDefault="000D59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9AB" w:rsidRDefault="000D59AB" w:rsidP="00806A98">
      <w:pPr>
        <w:spacing w:after="0" w:line="240" w:lineRule="auto"/>
      </w:pPr>
      <w:r>
        <w:separator/>
      </w:r>
    </w:p>
  </w:footnote>
  <w:footnote w:type="continuationSeparator" w:id="0">
    <w:p w:rsidR="000D59AB" w:rsidRDefault="000D59A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10F6"/>
    <w:rsid w:val="000D59AB"/>
    <w:rsid w:val="000D74E2"/>
    <w:rsid w:val="000F3B1A"/>
    <w:rsid w:val="00111DDF"/>
    <w:rsid w:val="00113F35"/>
    <w:rsid w:val="001338C3"/>
    <w:rsid w:val="00150544"/>
    <w:rsid w:val="0015787C"/>
    <w:rsid w:val="00165788"/>
    <w:rsid w:val="001768DA"/>
    <w:rsid w:val="0018560E"/>
    <w:rsid w:val="001A45E0"/>
    <w:rsid w:val="001B4E66"/>
    <w:rsid w:val="001D0122"/>
    <w:rsid w:val="001D5B2B"/>
    <w:rsid w:val="001F341C"/>
    <w:rsid w:val="001F4B0C"/>
    <w:rsid w:val="00206907"/>
    <w:rsid w:val="002134AD"/>
    <w:rsid w:val="00216154"/>
    <w:rsid w:val="002201E3"/>
    <w:rsid w:val="00241D3D"/>
    <w:rsid w:val="00262E8A"/>
    <w:rsid w:val="002A1BCC"/>
    <w:rsid w:val="002B5687"/>
    <w:rsid w:val="002C40DB"/>
    <w:rsid w:val="002F7B42"/>
    <w:rsid w:val="0030759F"/>
    <w:rsid w:val="00315189"/>
    <w:rsid w:val="00330AED"/>
    <w:rsid w:val="003367BF"/>
    <w:rsid w:val="003607BE"/>
    <w:rsid w:val="00365CD4"/>
    <w:rsid w:val="00382F38"/>
    <w:rsid w:val="00395C6B"/>
    <w:rsid w:val="003A2AC5"/>
    <w:rsid w:val="003A6FC0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5E2112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15D71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8F53AB"/>
    <w:rsid w:val="009108CE"/>
    <w:rsid w:val="0091422C"/>
    <w:rsid w:val="0092742D"/>
    <w:rsid w:val="00930940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D54FD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95D89"/>
    <w:rsid w:val="00AA2354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40040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0504"/>
    <w:rsid w:val="00C644FA"/>
    <w:rsid w:val="00C66B23"/>
    <w:rsid w:val="00C779FA"/>
    <w:rsid w:val="00C903B4"/>
    <w:rsid w:val="00CA20A7"/>
    <w:rsid w:val="00CB2003"/>
    <w:rsid w:val="00CC216B"/>
    <w:rsid w:val="00CC2D45"/>
    <w:rsid w:val="00CE11E7"/>
    <w:rsid w:val="00CE6E6F"/>
    <w:rsid w:val="00D94A26"/>
    <w:rsid w:val="00DA60A2"/>
    <w:rsid w:val="00DE524A"/>
    <w:rsid w:val="00E1402F"/>
    <w:rsid w:val="00E3439D"/>
    <w:rsid w:val="00E4402B"/>
    <w:rsid w:val="00E47557"/>
    <w:rsid w:val="00E54A56"/>
    <w:rsid w:val="00E614B8"/>
    <w:rsid w:val="00E76553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226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22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85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3</Pages>
  <Words>167</Words>
  <Characters>958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2015-07-12T16:22:00Z</dcterms:created>
  <dcterms:modified xsi:type="dcterms:W3CDTF">2016-08-27T19:57:00Z</dcterms:modified>
</cp:coreProperties>
</file>